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AAD2" w14:textId="2C4F3CBB" w:rsidR="002F3476" w:rsidRDefault="002F3476" w:rsidP="002F3476">
      <w:pPr>
        <w:pStyle w:val="a"/>
        <w:jc w:val="both"/>
        <w:rPr>
          <w:rFonts w:eastAsia="SimSun"/>
          <w:lang w:eastAsia="zh-CN"/>
        </w:rPr>
      </w:pPr>
      <w:r>
        <w:t>3GPP TSG-</w:t>
      </w:r>
      <w:r>
        <w:rPr>
          <w:rFonts w:eastAsia="SimSun"/>
          <w:lang w:eastAsia="zh-CN"/>
        </w:rPr>
        <w:t xml:space="preserve">RAN </w:t>
      </w:r>
      <w:r>
        <w:t xml:space="preserve">WG4 Meeting #115    </w:t>
      </w:r>
      <w:r>
        <w:rPr>
          <w:rFonts w:cs="Arial"/>
          <w:sz w:val="20"/>
        </w:rPr>
        <w:t xml:space="preserve">  </w:t>
      </w:r>
      <w:r>
        <w:rPr>
          <w:rFonts w:eastAsia="SimSun" w:hint="eastAsia"/>
          <w:lang w:eastAsia="zh-CN"/>
        </w:rPr>
        <w:t xml:space="preserve">            </w:t>
      </w:r>
      <w:r>
        <w:rPr>
          <w:rFonts w:eastAsia="SimSun"/>
          <w:lang w:eastAsia="zh-CN"/>
        </w:rPr>
        <w:t xml:space="preserve">  </w:t>
      </w:r>
      <w:r>
        <w:rPr>
          <w:rFonts w:eastAsia="SimSun" w:hint="eastAsia"/>
          <w:lang w:eastAsia="zh-CN"/>
        </w:rPr>
        <w:t xml:space="preserve">                </w:t>
      </w:r>
      <w:r>
        <w:rPr>
          <w:rFonts w:eastAsia="SimSun"/>
          <w:lang w:eastAsia="zh-CN"/>
        </w:rPr>
        <w:t xml:space="preserve">                                         </w:t>
      </w:r>
      <w:r w:rsidR="00C1083D" w:rsidRPr="00C1083D">
        <w:rPr>
          <w:rFonts w:eastAsia="SimSun"/>
          <w:lang w:eastAsia="zh-CN"/>
        </w:rPr>
        <w:t>R4-2508056</w:t>
      </w:r>
    </w:p>
    <w:p w14:paraId="53E6F76E" w14:textId="77777777" w:rsidR="002F3476" w:rsidRDefault="002F3476" w:rsidP="002F3476">
      <w:pPr>
        <w:pStyle w:val="a"/>
        <w:jc w:val="both"/>
        <w:rPr>
          <w:rFonts w:eastAsia="MS Mincho" w:cs="Arial"/>
          <w:sz w:val="21"/>
          <w:szCs w:val="21"/>
          <w:lang w:eastAsia="ja-JP"/>
        </w:rPr>
      </w:pPr>
      <w:r>
        <w:rPr>
          <w:rFonts w:eastAsia="SimSun" w:cs="Arial"/>
          <w:szCs w:val="22"/>
          <w:lang w:eastAsia="zh-CN"/>
        </w:rPr>
        <w:t>Malta, MT, 19</w:t>
      </w:r>
      <w:r>
        <w:rPr>
          <w:rFonts w:eastAsia="SimSun" w:cs="Arial"/>
          <w:szCs w:val="22"/>
          <w:vertAlign w:val="superscript"/>
          <w:lang w:eastAsia="zh-CN"/>
        </w:rPr>
        <w:t>th</w:t>
      </w:r>
      <w:r>
        <w:rPr>
          <w:rFonts w:eastAsia="SimSun" w:cs="Arial"/>
          <w:szCs w:val="22"/>
          <w:lang w:eastAsia="zh-CN"/>
        </w:rPr>
        <w:t xml:space="preserve"> – 23</w:t>
      </w:r>
      <w:r>
        <w:rPr>
          <w:rFonts w:eastAsia="SimSun" w:cs="Arial"/>
          <w:szCs w:val="22"/>
          <w:vertAlign w:val="superscript"/>
          <w:lang w:eastAsia="zh-CN"/>
        </w:rPr>
        <w:t>rd</w:t>
      </w:r>
      <w:r>
        <w:rPr>
          <w:rFonts w:eastAsia="SimSun" w:cs="Arial"/>
          <w:szCs w:val="22"/>
          <w:lang w:eastAsia="zh-CN"/>
        </w:rPr>
        <w:t xml:space="preserve"> </w:t>
      </w:r>
      <w:proofErr w:type="gramStart"/>
      <w:r>
        <w:rPr>
          <w:rFonts w:eastAsia="SimSun" w:cs="Arial"/>
          <w:szCs w:val="22"/>
          <w:lang w:eastAsia="zh-CN"/>
        </w:rPr>
        <w:t>May,</w:t>
      </w:r>
      <w:proofErr w:type="gramEnd"/>
      <w:r>
        <w:rPr>
          <w:rFonts w:eastAsia="SimSun" w:cs="Arial"/>
          <w:szCs w:val="22"/>
          <w:lang w:eastAsia="zh-CN"/>
        </w:rPr>
        <w:t xml:space="preserve"> 2025</w:t>
      </w:r>
    </w:p>
    <w:p w14:paraId="638E3271" w14:textId="77777777" w:rsidR="006505B8" w:rsidRPr="002F3476" w:rsidRDefault="006505B8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2E647F6C" w14:textId="68085458" w:rsidR="00D65D82" w:rsidRDefault="00E23D3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7B2561">
        <w:rPr>
          <w:rFonts w:ascii="Arial" w:eastAsiaTheme="minorEastAsia" w:hAnsi="Arial" w:cs="Arial"/>
          <w:color w:val="000000"/>
          <w:sz w:val="22"/>
          <w:lang w:eastAsia="zh-CN"/>
        </w:rPr>
        <w:t>5.</w:t>
      </w:r>
      <w:r w:rsidR="00994457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60791718" w14:textId="7AFF162C" w:rsidR="00D65D82" w:rsidRDefault="00E23D3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B2561">
        <w:rPr>
          <w:rFonts w:ascii="Arial" w:hAnsi="Arial" w:cs="Arial"/>
          <w:color w:val="000000"/>
          <w:sz w:val="22"/>
          <w:lang w:eastAsia="zh-CN"/>
        </w:rPr>
        <w:t>Sony</w:t>
      </w:r>
    </w:p>
    <w:p w14:paraId="2077CACA" w14:textId="77EFE3AE" w:rsidR="00D65D82" w:rsidRDefault="00E23D3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95E2B" w:rsidRPr="00495E2B">
        <w:rPr>
          <w:rFonts w:ascii="Arial" w:eastAsiaTheme="minorEastAsia" w:hAnsi="Arial" w:cs="Arial"/>
          <w:color w:val="000000"/>
          <w:sz w:val="22"/>
          <w:lang w:eastAsia="zh-CN"/>
        </w:rPr>
        <w:t xml:space="preserve">WF on </w:t>
      </w:r>
      <w:r w:rsidR="007B2561">
        <w:rPr>
          <w:rFonts w:ascii="Arial" w:eastAsiaTheme="minorEastAsia" w:hAnsi="Arial" w:cs="Arial"/>
          <w:color w:val="000000"/>
          <w:sz w:val="22"/>
          <w:lang w:eastAsia="zh-CN"/>
        </w:rPr>
        <w:t>A-MPR value of b254</w:t>
      </w:r>
    </w:p>
    <w:p w14:paraId="2EAB5D68" w14:textId="5C433AE6" w:rsidR="00D65D82" w:rsidRDefault="00E23D3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F347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D5CFB49" w14:textId="29629D69" w:rsidR="007A7EC3" w:rsidRDefault="007A7EC3" w:rsidP="007A7EC3">
      <w:pPr>
        <w:pStyle w:val="Heading1"/>
        <w:numPr>
          <w:ilvl w:val="0"/>
          <w:numId w:val="6"/>
        </w:numPr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7B2561">
        <w:rPr>
          <w:lang w:val="en-US" w:eastAsia="ja-JP"/>
        </w:rPr>
        <w:t>A-MPR value of NS_04 and NS_05 for b254</w:t>
      </w:r>
    </w:p>
    <w:p w14:paraId="05BC0767" w14:textId="77777777" w:rsidR="00720EE9" w:rsidRPr="00720EE9" w:rsidRDefault="00720EE9" w:rsidP="00720EE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SimSun" w:hAnsi="Arial"/>
          <w:vanish/>
          <w:sz w:val="36"/>
          <w:lang w:val="sv-SE"/>
        </w:rPr>
      </w:pPr>
    </w:p>
    <w:p w14:paraId="2C8AB881" w14:textId="77777777" w:rsidR="00720EE9" w:rsidRPr="00720EE9" w:rsidRDefault="00720EE9" w:rsidP="00720EE9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SimSun" w:hAnsi="Arial"/>
          <w:vanish/>
          <w:sz w:val="36"/>
          <w:lang w:val="sv-SE"/>
        </w:rPr>
      </w:pPr>
    </w:p>
    <w:p w14:paraId="0C31B031" w14:textId="77777777" w:rsidR="00720EE9" w:rsidRPr="00720EE9" w:rsidRDefault="00720EE9" w:rsidP="00720EE9">
      <w:pPr>
        <w:pStyle w:val="ListParagraph"/>
        <w:keepNext/>
        <w:keepLines/>
        <w:numPr>
          <w:ilvl w:val="1"/>
          <w:numId w:val="1"/>
        </w:numPr>
        <w:overflowPunct/>
        <w:autoSpaceDE/>
        <w:autoSpaceDN/>
        <w:adjustRightInd/>
        <w:spacing w:before="180"/>
        <w:ind w:firstLineChars="0"/>
        <w:textAlignment w:val="auto"/>
        <w:outlineLvl w:val="1"/>
        <w:rPr>
          <w:rFonts w:ascii="Arial" w:eastAsia="SimSun" w:hAnsi="Arial"/>
          <w:vanish/>
          <w:sz w:val="28"/>
          <w:szCs w:val="18"/>
          <w:lang w:val="sv-SE" w:eastAsia="zh-CN"/>
        </w:rPr>
      </w:pPr>
    </w:p>
    <w:p w14:paraId="7D49DF14" w14:textId="33AA323B" w:rsidR="007B2561" w:rsidRPr="007B2561" w:rsidRDefault="00720EE9" w:rsidP="007B2561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Issue 1-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1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: </w:t>
      </w:r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values 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12 </w:t>
      </w:r>
      <w:proofErr w:type="spellStart"/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tones 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proofErr w:type="spellEnd"/>
      <w:r w:rsidR="007B2561"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 w:rsid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1A825AB9" w14:textId="0F97840E" w:rsidR="007B2561" w:rsidRDefault="007B2561" w:rsidP="007B2561">
      <w:pPr>
        <w:rPr>
          <w:lang w:val="en-US" w:eastAsia="ko-KR"/>
        </w:rPr>
      </w:pPr>
      <w:r>
        <w:rPr>
          <w:lang w:val="en-US" w:eastAsia="ko-KR"/>
        </w:rPr>
        <w:t xml:space="preserve">It is agreed to adopt the following A-MPR values for 12 tone allocation. </w:t>
      </w:r>
    </w:p>
    <w:p w14:paraId="60FC9016" w14:textId="77777777" w:rsidR="007B2561" w:rsidRPr="007B2561" w:rsidRDefault="007B2561" w:rsidP="007B2561">
      <w:pPr>
        <w:pStyle w:val="TH"/>
        <w:rPr>
          <w:lang w:val="en-US"/>
        </w:rPr>
      </w:pPr>
      <w:r w:rsidRPr="007B2561">
        <w:rPr>
          <w:lang w:val="en-US"/>
        </w:rPr>
        <w:t xml:space="preserve">Table I </w:t>
      </w:r>
      <w:proofErr w:type="gramStart"/>
      <w:r w:rsidRPr="007B2561">
        <w:rPr>
          <w:lang w:val="en-US"/>
        </w:rPr>
        <w:t>A</w:t>
      </w:r>
      <w:proofErr w:type="gramEnd"/>
      <w:r w:rsidRPr="007B2561">
        <w:rPr>
          <w:lang w:val="en-US"/>
        </w:rPr>
        <w:t>-MPR for NS_05N</w:t>
      </w:r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677"/>
        <w:gridCol w:w="4846"/>
      </w:tblGrid>
      <w:tr w:rsidR="007B2561" w14:paraId="5F51B059" w14:textId="77777777" w:rsidTr="006C5EB9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07B26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154DE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7B2561" w14:paraId="7B86B3F8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D56" w14:textId="77777777" w:rsidR="007B2561" w:rsidRPr="007B2561" w:rsidRDefault="007B2561" w:rsidP="006C5EB9">
            <w:pPr>
              <w:pStyle w:val="TAH"/>
              <w:rPr>
                <w:rFonts w:cs="Arial"/>
                <w:lang w:val="en-US"/>
              </w:rPr>
            </w:pPr>
            <w:r w:rsidRPr="007B2561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F020" w14:textId="77777777" w:rsidR="007B2561" w:rsidRPr="006131B9" w:rsidRDefault="007B2561" w:rsidP="006C5EB9">
            <w:pPr>
              <w:pStyle w:val="TAC"/>
              <w:rPr>
                <w:rFonts w:cs="Arial"/>
                <w:b/>
                <w:bCs/>
              </w:rPr>
            </w:pPr>
            <w:r w:rsidRPr="006131B9">
              <w:rPr>
                <w:rFonts w:cs="Arial"/>
                <w:b/>
                <w:bCs/>
              </w:rPr>
              <w:t>0-11</w:t>
            </w:r>
          </w:p>
        </w:tc>
      </w:tr>
      <w:tr w:rsidR="007B2561" w14:paraId="596C343B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321B5" w14:textId="77777777" w:rsidR="007B2561" w:rsidRDefault="007B2561" w:rsidP="006C5EB9">
            <w:pPr>
              <w:pStyle w:val="TAH"/>
              <w:rPr>
                <w:rFonts w:ascii="Calibri" w:hAnsi="Calibri" w:cs="Arial"/>
                <w:sz w:val="22"/>
              </w:rPr>
            </w:pPr>
            <w:r>
              <w:rPr>
                <w:rFonts w:cs="Arial"/>
              </w:rPr>
              <w:t>A-MPR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11D41" w14:textId="74C4DDBA" w:rsidR="007B2561" w:rsidRPr="009A4536" w:rsidRDefault="007B2561" w:rsidP="006C5EB9">
            <w:pPr>
              <w:pStyle w:val="TAC"/>
              <w:rPr>
                <w:rFonts w:cs="Arial"/>
                <w:lang w:val="en-SE"/>
              </w:rPr>
            </w:pPr>
            <w:r>
              <w:rPr>
                <w:rFonts w:cs="Arial"/>
              </w:rPr>
              <w:t xml:space="preserve">≤ </w:t>
            </w:r>
            <w:r w:rsidR="009A4536">
              <w:rPr>
                <w:rFonts w:cs="Arial"/>
                <w:lang w:val="en-SE"/>
              </w:rPr>
              <w:t>[</w:t>
            </w:r>
            <w:r>
              <w:rPr>
                <w:rFonts w:cs="Arial"/>
              </w:rPr>
              <w:t>3.5</w:t>
            </w:r>
            <w:r w:rsidR="009A4536">
              <w:rPr>
                <w:rFonts w:cs="Arial"/>
                <w:lang w:val="en-SE"/>
              </w:rPr>
              <w:t>]</w:t>
            </w:r>
            <w:r>
              <w:rPr>
                <w:rFonts w:cs="Arial"/>
              </w:rPr>
              <w:t xml:space="preserve"> dB</w:t>
            </w:r>
          </w:p>
        </w:tc>
      </w:tr>
    </w:tbl>
    <w:p w14:paraId="271CB1AC" w14:textId="77777777" w:rsidR="007B2561" w:rsidRDefault="007B2561" w:rsidP="007B2561">
      <w:pPr>
        <w:pStyle w:val="BodyText"/>
        <w:jc w:val="both"/>
        <w:rPr>
          <w:lang w:val="en-US"/>
        </w:rPr>
      </w:pPr>
    </w:p>
    <w:p w14:paraId="12D8DF17" w14:textId="77777777" w:rsidR="007B2561" w:rsidRPr="007B2561" w:rsidRDefault="007B2561" w:rsidP="007B2561">
      <w:pPr>
        <w:pStyle w:val="TH"/>
        <w:rPr>
          <w:lang w:val="en-US"/>
        </w:rPr>
      </w:pPr>
      <w:r w:rsidRPr="007B2561">
        <w:rPr>
          <w:lang w:val="en-US"/>
        </w:rPr>
        <w:t>Table II A-MPR for NS_04N</w:t>
      </w:r>
    </w:p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3677"/>
        <w:gridCol w:w="4846"/>
      </w:tblGrid>
      <w:tr w:rsidR="007B2561" w14:paraId="3A982FB2" w14:textId="77777777" w:rsidTr="006C5EB9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33366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792D1" w14:textId="77777777" w:rsidR="007B2561" w:rsidRDefault="007B2561" w:rsidP="006C5EB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7B2561" w14:paraId="239C8C49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E896" w14:textId="77777777" w:rsidR="007B2561" w:rsidRPr="007B2561" w:rsidRDefault="007B2561" w:rsidP="006C5EB9">
            <w:pPr>
              <w:pStyle w:val="TAH"/>
              <w:rPr>
                <w:rFonts w:cs="Arial"/>
                <w:lang w:val="en-US"/>
              </w:rPr>
            </w:pPr>
            <w:r w:rsidRPr="007B2561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6CF9" w14:textId="77777777" w:rsidR="007B2561" w:rsidRPr="006131B9" w:rsidRDefault="007B2561" w:rsidP="006C5EB9">
            <w:pPr>
              <w:pStyle w:val="TAC"/>
              <w:rPr>
                <w:rFonts w:cs="Arial"/>
                <w:b/>
                <w:bCs/>
              </w:rPr>
            </w:pPr>
            <w:r w:rsidRPr="006131B9">
              <w:rPr>
                <w:rFonts w:cs="Arial"/>
                <w:b/>
                <w:bCs/>
              </w:rPr>
              <w:t>0-11</w:t>
            </w:r>
          </w:p>
        </w:tc>
      </w:tr>
      <w:tr w:rsidR="007B2561" w14:paraId="7D7A45AA" w14:textId="77777777" w:rsidTr="006C5EB9">
        <w:trPr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EA1DD" w14:textId="77777777" w:rsidR="007B2561" w:rsidRDefault="007B2561" w:rsidP="006C5EB9">
            <w:pPr>
              <w:pStyle w:val="TAH"/>
              <w:rPr>
                <w:rFonts w:ascii="Calibri" w:hAnsi="Calibri" w:cs="Arial"/>
                <w:sz w:val="22"/>
              </w:rPr>
            </w:pPr>
            <w:r>
              <w:rPr>
                <w:rFonts w:cs="Arial"/>
              </w:rPr>
              <w:t>A-MPR</w:t>
            </w:r>
          </w:p>
        </w:tc>
        <w:tc>
          <w:tcPr>
            <w:tcW w:w="4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470DA" w14:textId="70CCDD36" w:rsidR="007B2561" w:rsidRDefault="007B2561" w:rsidP="006C5EB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 w:rsidR="009A4536">
              <w:rPr>
                <w:rFonts w:cs="Arial"/>
                <w:lang w:val="en-SE"/>
              </w:rPr>
              <w:t>[</w:t>
            </w:r>
            <w:r w:rsidR="0083651B">
              <w:rPr>
                <w:rFonts w:cs="Arial"/>
              </w:rPr>
              <w:t>2</w:t>
            </w:r>
            <w:r w:rsidR="009A4536">
              <w:rPr>
                <w:rFonts w:cs="Arial"/>
                <w:lang w:val="en-SE"/>
              </w:rPr>
              <w:t>]</w:t>
            </w:r>
            <w:r w:rsidR="0083651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dB</w:t>
            </w:r>
          </w:p>
        </w:tc>
      </w:tr>
    </w:tbl>
    <w:p w14:paraId="4128364A" w14:textId="77777777" w:rsidR="00306306" w:rsidRDefault="00306306" w:rsidP="00463E12">
      <w:pPr>
        <w:spacing w:after="120"/>
        <w:rPr>
          <w:iCs/>
          <w:color w:val="000000" w:themeColor="text1"/>
          <w:lang w:eastAsia="zh-CN"/>
        </w:rPr>
      </w:pPr>
    </w:p>
    <w:p w14:paraId="7F5FC8C6" w14:textId="28092E2F" w:rsidR="007B2561" w:rsidRPr="007B2561" w:rsidRDefault="007B2561" w:rsidP="007B2561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1-2: 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values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tone numbers other than 12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1AB1BA39" w14:textId="3862EF7E" w:rsidR="007B2561" w:rsidRDefault="007B2561" w:rsidP="007B2561">
      <w:pPr>
        <w:rPr>
          <w:lang w:val="en-US" w:eastAsia="ko-KR"/>
        </w:rPr>
      </w:pPr>
      <w:r>
        <w:rPr>
          <w:lang w:val="en-US" w:eastAsia="ko-KR"/>
        </w:rPr>
        <w:t>RAN4 will further discuss how to handle the A-MPR values for other tone numbers of NS_04 and NS_05</w:t>
      </w:r>
    </w:p>
    <w:p w14:paraId="4B183F85" w14:textId="79837F4B" w:rsidR="007B2561" w:rsidRPr="007B2561" w:rsidRDefault="007B2561" w:rsidP="007B2561">
      <w:pPr>
        <w:pStyle w:val="ListParagraph"/>
        <w:numPr>
          <w:ilvl w:val="0"/>
          <w:numId w:val="26"/>
        </w:numPr>
        <w:ind w:firstLineChars="0"/>
        <w:rPr>
          <w:lang w:val="en-US" w:eastAsia="ko-KR"/>
        </w:rPr>
      </w:pPr>
      <w:r w:rsidRPr="007B2561">
        <w:rPr>
          <w:lang w:val="en-US" w:eastAsia="ko-KR"/>
        </w:rPr>
        <w:t>Option</w:t>
      </w:r>
      <w:r w:rsidR="0083651B">
        <w:rPr>
          <w:lang w:val="en-US" w:eastAsia="ko-KR"/>
        </w:rPr>
        <w:t xml:space="preserve"> </w:t>
      </w:r>
      <w:r w:rsidRPr="007B2561">
        <w:rPr>
          <w:lang w:val="en-US" w:eastAsia="ko-KR"/>
        </w:rPr>
        <w:t xml:space="preserve">1: RAN4 only allow 12 tones configuration if NS_04 and/or NS_05 is signaled </w:t>
      </w:r>
    </w:p>
    <w:p w14:paraId="4C5B42C6" w14:textId="793233B2" w:rsidR="007B2561" w:rsidRDefault="007B2561" w:rsidP="007B2561">
      <w:pPr>
        <w:pStyle w:val="ListParagraph"/>
        <w:numPr>
          <w:ilvl w:val="0"/>
          <w:numId w:val="26"/>
        </w:numPr>
        <w:ind w:firstLineChars="0"/>
        <w:rPr>
          <w:lang w:val="en-US" w:eastAsia="ko-KR"/>
        </w:rPr>
      </w:pPr>
      <w:r w:rsidRPr="007B2561">
        <w:rPr>
          <w:lang w:val="en-US" w:eastAsia="ko-KR"/>
        </w:rPr>
        <w:t>Option 2: RAN4 will specify the A-MPR values for other tone numbers and positions in RAN4#116</w:t>
      </w:r>
    </w:p>
    <w:p w14:paraId="0D42E7A5" w14:textId="4A4C3742" w:rsidR="000F25FD" w:rsidRDefault="000F25FD" w:rsidP="000F25FD">
      <w:pPr>
        <w:pStyle w:val="Heading4"/>
        <w:spacing w:before="0" w:after="60"/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</w:pP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Issue 1-3: Measurement </w:t>
      </w:r>
      <w:r w:rsidR="007A3375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bandwidth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of 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A-MPR 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>of</w:t>
      </w:r>
      <w:r w:rsidRPr="007B2561"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NS_04 and NS_05</w:t>
      </w:r>
      <w:r>
        <w:rPr>
          <w:rFonts w:ascii="Times New Roman" w:hAnsi="Times New Roman"/>
          <w:b/>
          <w:color w:val="0070C0"/>
          <w:sz w:val="20"/>
          <w:u w:val="single"/>
          <w:lang w:val="en-US" w:eastAsia="ko-KR"/>
        </w:rPr>
        <w:t xml:space="preserve"> for b254</w:t>
      </w:r>
    </w:p>
    <w:p w14:paraId="46FECC42" w14:textId="45CD54C4" w:rsidR="000F25FD" w:rsidRPr="000F25FD" w:rsidRDefault="00CE28E0" w:rsidP="00C1083D">
      <w:pPr>
        <w:rPr>
          <w:lang w:val="en-US" w:eastAsia="ko-KR"/>
        </w:rPr>
      </w:pPr>
      <w:r>
        <w:rPr>
          <w:lang w:val="en-US" w:eastAsia="ko-KR"/>
        </w:rPr>
        <w:t xml:space="preserve">FFS whether </w:t>
      </w:r>
      <w:r w:rsidR="007A3375">
        <w:rPr>
          <w:lang w:val="en-US" w:eastAsia="ko-KR"/>
        </w:rPr>
        <w:t xml:space="preserve">3kHz measurement bandwidth can be used </w:t>
      </w:r>
      <w:r w:rsidR="00054FFA">
        <w:rPr>
          <w:lang w:val="en-US" w:eastAsia="ko-KR"/>
        </w:rPr>
        <w:t xml:space="preserve">for A-MPR of NS_04 and NS_05 </w:t>
      </w:r>
      <w:r w:rsidR="00054FFA" w:rsidRPr="00C1083D">
        <w:rPr>
          <w:lang w:val="en-US" w:eastAsia="ko-KR"/>
        </w:rPr>
        <w:t>for b254</w:t>
      </w:r>
      <w:r w:rsidR="00054FFA">
        <w:rPr>
          <w:lang w:val="en-US" w:eastAsia="ko-KR"/>
        </w:rPr>
        <w:t>.</w:t>
      </w:r>
    </w:p>
    <w:p w14:paraId="018997DA" w14:textId="13A02BF2" w:rsidR="004F7926" w:rsidRPr="004F7926" w:rsidRDefault="004F7926" w:rsidP="004F7926">
      <w:pPr>
        <w:rPr>
          <w:lang w:val="en-US" w:eastAsia="ko-KR"/>
        </w:rPr>
      </w:pPr>
    </w:p>
    <w:sectPr w:rsidR="004F7926" w:rsidRPr="004F7926" w:rsidSect="007B256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6AC0" w14:textId="77777777" w:rsidR="00CD4452" w:rsidRDefault="00CD4452">
      <w:pPr>
        <w:spacing w:after="0"/>
      </w:pPr>
      <w:r>
        <w:separator/>
      </w:r>
    </w:p>
  </w:endnote>
  <w:endnote w:type="continuationSeparator" w:id="0">
    <w:p w14:paraId="1DA2BA14" w14:textId="77777777" w:rsidR="00CD4452" w:rsidRDefault="00CD44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8CA7" w14:textId="77777777" w:rsidR="00CD4452" w:rsidRDefault="00CD4452">
      <w:pPr>
        <w:spacing w:after="0"/>
      </w:pPr>
      <w:r>
        <w:separator/>
      </w:r>
    </w:p>
  </w:footnote>
  <w:footnote w:type="continuationSeparator" w:id="0">
    <w:p w14:paraId="77CF3882" w14:textId="77777777" w:rsidR="00CD4452" w:rsidRDefault="00CD44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1C96"/>
    <w:multiLevelType w:val="multilevel"/>
    <w:tmpl w:val="9BE40E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ascii="Times New Roman" w:eastAsia="Times New Roman" w:hAnsi="Times New Roman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ascii="Times New Roman" w:eastAsia="Times New Roman" w:hAnsi="Times New Roman"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ascii="Times New Roman" w:eastAsia="Times New Roman" w:hAnsi="Times New Roman"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Times New Roman" w:hAnsi="Times New Roman" w:hint="default"/>
        <w:b/>
        <w:sz w:val="20"/>
      </w:rPr>
    </w:lvl>
  </w:abstractNum>
  <w:abstractNum w:abstractNumId="1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974BEA"/>
    <w:multiLevelType w:val="hybridMultilevel"/>
    <w:tmpl w:val="0AE8AB16"/>
    <w:lvl w:ilvl="0" w:tplc="0409000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1514569A"/>
    <w:multiLevelType w:val="hybridMultilevel"/>
    <w:tmpl w:val="13C6017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D1541F"/>
    <w:multiLevelType w:val="hybridMultilevel"/>
    <w:tmpl w:val="1A220FA6"/>
    <w:lvl w:ilvl="0" w:tplc="79E0FA9E"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6743A"/>
    <w:multiLevelType w:val="hybridMultilevel"/>
    <w:tmpl w:val="2E8E6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625550"/>
    <w:multiLevelType w:val="hybridMultilevel"/>
    <w:tmpl w:val="466C2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61525B"/>
    <w:multiLevelType w:val="hybridMultilevel"/>
    <w:tmpl w:val="2B40BF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AE2A0F"/>
    <w:multiLevelType w:val="hybridMultilevel"/>
    <w:tmpl w:val="55FAB71E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EB518D"/>
    <w:multiLevelType w:val="hybridMultilevel"/>
    <w:tmpl w:val="A47CA9E8"/>
    <w:lvl w:ilvl="0" w:tplc="9C4C75DC">
      <w:start w:val="87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7A767D3E"/>
    <w:lvl w:ilvl="0">
      <w:numFmt w:val="decimal"/>
      <w:pStyle w:val="Heading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BCC340C"/>
    <w:multiLevelType w:val="hybridMultilevel"/>
    <w:tmpl w:val="EC18D6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D4FC6"/>
    <w:multiLevelType w:val="hybridMultilevel"/>
    <w:tmpl w:val="33F80B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E2E080D"/>
    <w:multiLevelType w:val="hybridMultilevel"/>
    <w:tmpl w:val="1F9E50A8"/>
    <w:lvl w:ilvl="0" w:tplc="EDC4200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C433B0"/>
    <w:multiLevelType w:val="hybridMultilevel"/>
    <w:tmpl w:val="2DD6F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67E2B10"/>
    <w:multiLevelType w:val="hybridMultilevel"/>
    <w:tmpl w:val="611253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2B7D49"/>
    <w:multiLevelType w:val="hybridMultilevel"/>
    <w:tmpl w:val="597A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761754">
    <w:abstractNumId w:val="13"/>
  </w:num>
  <w:num w:numId="2" w16cid:durableId="399983161">
    <w:abstractNumId w:val="5"/>
  </w:num>
  <w:num w:numId="3" w16cid:durableId="1120108310">
    <w:abstractNumId w:val="16"/>
  </w:num>
  <w:num w:numId="4" w16cid:durableId="1927380682">
    <w:abstractNumId w:val="19"/>
  </w:num>
  <w:num w:numId="5" w16cid:durableId="932857640">
    <w:abstractNumId w:val="6"/>
  </w:num>
  <w:num w:numId="6" w16cid:durableId="1931087744">
    <w:abstractNumId w:val="9"/>
  </w:num>
  <w:num w:numId="7" w16cid:durableId="43875067">
    <w:abstractNumId w:val="2"/>
  </w:num>
  <w:num w:numId="8" w16cid:durableId="1271740141">
    <w:abstractNumId w:val="8"/>
  </w:num>
  <w:num w:numId="9" w16cid:durableId="910311039">
    <w:abstractNumId w:val="22"/>
  </w:num>
  <w:num w:numId="10" w16cid:durableId="1846705787">
    <w:abstractNumId w:val="12"/>
  </w:num>
  <w:num w:numId="11" w16cid:durableId="1282802082">
    <w:abstractNumId w:val="21"/>
  </w:num>
  <w:num w:numId="12" w16cid:durableId="1734966832">
    <w:abstractNumId w:val="0"/>
  </w:num>
  <w:num w:numId="13" w16cid:durableId="1423448663">
    <w:abstractNumId w:val="18"/>
  </w:num>
  <w:num w:numId="14" w16cid:durableId="2049792574">
    <w:abstractNumId w:val="17"/>
  </w:num>
  <w:num w:numId="15" w16cid:durableId="1273628773">
    <w:abstractNumId w:val="11"/>
  </w:num>
  <w:num w:numId="16" w16cid:durableId="1561942526">
    <w:abstractNumId w:val="7"/>
  </w:num>
  <w:num w:numId="17" w16cid:durableId="647169555">
    <w:abstractNumId w:val="1"/>
  </w:num>
  <w:num w:numId="18" w16cid:durableId="1007825878">
    <w:abstractNumId w:val="4"/>
  </w:num>
  <w:num w:numId="19" w16cid:durableId="260065067">
    <w:abstractNumId w:val="3"/>
  </w:num>
  <w:num w:numId="20" w16cid:durableId="2014332572">
    <w:abstractNumId w:val="15"/>
  </w:num>
  <w:num w:numId="21" w16cid:durableId="1362128609">
    <w:abstractNumId w:val="23"/>
  </w:num>
  <w:num w:numId="22" w16cid:durableId="255329437">
    <w:abstractNumId w:val="20"/>
  </w:num>
  <w:num w:numId="23" w16cid:durableId="112870507">
    <w:abstractNumId w:val="10"/>
  </w:num>
  <w:num w:numId="24" w16cid:durableId="1221357074">
    <w:abstractNumId w:val="13"/>
  </w:num>
  <w:num w:numId="25" w16cid:durableId="1511338006">
    <w:abstractNumId w:val="24"/>
  </w:num>
  <w:num w:numId="26" w16cid:durableId="79687548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5A3"/>
    <w:rsid w:val="00012B8B"/>
    <w:rsid w:val="00013C49"/>
    <w:rsid w:val="00015C86"/>
    <w:rsid w:val="00017727"/>
    <w:rsid w:val="0002003F"/>
    <w:rsid w:val="00020C56"/>
    <w:rsid w:val="00021332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4FFA"/>
    <w:rsid w:val="00055709"/>
    <w:rsid w:val="0005637D"/>
    <w:rsid w:val="00056697"/>
    <w:rsid w:val="000571AB"/>
    <w:rsid w:val="000572BB"/>
    <w:rsid w:val="00060100"/>
    <w:rsid w:val="0006266D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AB4"/>
    <w:rsid w:val="000D3CC8"/>
    <w:rsid w:val="000D44FB"/>
    <w:rsid w:val="000D476D"/>
    <w:rsid w:val="000D574B"/>
    <w:rsid w:val="000D6CFC"/>
    <w:rsid w:val="000E063A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5FD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3AB2"/>
    <w:rsid w:val="0010416E"/>
    <w:rsid w:val="0010465E"/>
    <w:rsid w:val="00104ABC"/>
    <w:rsid w:val="00104B11"/>
    <w:rsid w:val="0010519F"/>
    <w:rsid w:val="001055EB"/>
    <w:rsid w:val="00105D63"/>
    <w:rsid w:val="00106014"/>
    <w:rsid w:val="00106F58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7BD6"/>
    <w:rsid w:val="00117BED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2548"/>
    <w:rsid w:val="00162D0F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636"/>
    <w:rsid w:val="00171234"/>
    <w:rsid w:val="001716CE"/>
    <w:rsid w:val="00172183"/>
    <w:rsid w:val="00173180"/>
    <w:rsid w:val="00173601"/>
    <w:rsid w:val="0017371C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C50"/>
    <w:rsid w:val="0019219A"/>
    <w:rsid w:val="00192B57"/>
    <w:rsid w:val="001931A5"/>
    <w:rsid w:val="00194539"/>
    <w:rsid w:val="00195077"/>
    <w:rsid w:val="00195632"/>
    <w:rsid w:val="00196347"/>
    <w:rsid w:val="001963B4"/>
    <w:rsid w:val="00197223"/>
    <w:rsid w:val="00197DF9"/>
    <w:rsid w:val="001A033F"/>
    <w:rsid w:val="001A08AA"/>
    <w:rsid w:val="001A0A35"/>
    <w:rsid w:val="001A0ECA"/>
    <w:rsid w:val="001A1543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4249"/>
    <w:rsid w:val="001B4A05"/>
    <w:rsid w:val="001B56D5"/>
    <w:rsid w:val="001B5AA3"/>
    <w:rsid w:val="001B6625"/>
    <w:rsid w:val="001B662F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320A"/>
    <w:rsid w:val="001D59B5"/>
    <w:rsid w:val="001D7D94"/>
    <w:rsid w:val="001E0A28"/>
    <w:rsid w:val="001E2890"/>
    <w:rsid w:val="001E2E11"/>
    <w:rsid w:val="001E324F"/>
    <w:rsid w:val="001E4218"/>
    <w:rsid w:val="001E6C4D"/>
    <w:rsid w:val="001E74DC"/>
    <w:rsid w:val="001F0ABE"/>
    <w:rsid w:val="001F0B20"/>
    <w:rsid w:val="001F1AD0"/>
    <w:rsid w:val="001F3180"/>
    <w:rsid w:val="001F39E2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3740"/>
    <w:rsid w:val="0020445A"/>
    <w:rsid w:val="002047D3"/>
    <w:rsid w:val="00204A6B"/>
    <w:rsid w:val="0020527B"/>
    <w:rsid w:val="002053E5"/>
    <w:rsid w:val="00205821"/>
    <w:rsid w:val="00205BFD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D77"/>
    <w:rsid w:val="00214FB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4B05"/>
    <w:rsid w:val="00255117"/>
    <w:rsid w:val="00255C58"/>
    <w:rsid w:val="002562BC"/>
    <w:rsid w:val="002579AD"/>
    <w:rsid w:val="00260EC7"/>
    <w:rsid w:val="002611C7"/>
    <w:rsid w:val="00261539"/>
    <w:rsid w:val="0026179F"/>
    <w:rsid w:val="00263696"/>
    <w:rsid w:val="002636C9"/>
    <w:rsid w:val="002642E2"/>
    <w:rsid w:val="0026451B"/>
    <w:rsid w:val="00264A2E"/>
    <w:rsid w:val="00265FE3"/>
    <w:rsid w:val="002666AE"/>
    <w:rsid w:val="00270B53"/>
    <w:rsid w:val="00270D51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72D"/>
    <w:rsid w:val="002939AF"/>
    <w:rsid w:val="00294491"/>
    <w:rsid w:val="00294AA4"/>
    <w:rsid w:val="00294BDE"/>
    <w:rsid w:val="00294FA0"/>
    <w:rsid w:val="002A0CED"/>
    <w:rsid w:val="002A0D4A"/>
    <w:rsid w:val="002A2889"/>
    <w:rsid w:val="002A3C10"/>
    <w:rsid w:val="002A4720"/>
    <w:rsid w:val="002A4CD0"/>
    <w:rsid w:val="002A5BED"/>
    <w:rsid w:val="002A5CF6"/>
    <w:rsid w:val="002A612D"/>
    <w:rsid w:val="002A65F6"/>
    <w:rsid w:val="002A734A"/>
    <w:rsid w:val="002A7DA6"/>
    <w:rsid w:val="002B06E8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6CC1"/>
    <w:rsid w:val="002C78D6"/>
    <w:rsid w:val="002D03E5"/>
    <w:rsid w:val="002D26FC"/>
    <w:rsid w:val="002D2B3A"/>
    <w:rsid w:val="002D36EB"/>
    <w:rsid w:val="002D451B"/>
    <w:rsid w:val="002D46BD"/>
    <w:rsid w:val="002D5614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2A79"/>
    <w:rsid w:val="002F3476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06"/>
    <w:rsid w:val="00306341"/>
    <w:rsid w:val="00307E51"/>
    <w:rsid w:val="00310738"/>
    <w:rsid w:val="00311363"/>
    <w:rsid w:val="00311726"/>
    <w:rsid w:val="003118A6"/>
    <w:rsid w:val="00311CCD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4087"/>
    <w:rsid w:val="00335277"/>
    <w:rsid w:val="003360FE"/>
    <w:rsid w:val="00336697"/>
    <w:rsid w:val="003367F4"/>
    <w:rsid w:val="003416D8"/>
    <w:rsid w:val="003418CB"/>
    <w:rsid w:val="00341C88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600E8"/>
    <w:rsid w:val="003606D6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70A05"/>
    <w:rsid w:val="003710BA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FB"/>
    <w:rsid w:val="00394AD5"/>
    <w:rsid w:val="00394D77"/>
    <w:rsid w:val="003951AB"/>
    <w:rsid w:val="00395A1B"/>
    <w:rsid w:val="00395CE4"/>
    <w:rsid w:val="0039642D"/>
    <w:rsid w:val="00396E12"/>
    <w:rsid w:val="003A1193"/>
    <w:rsid w:val="003A137F"/>
    <w:rsid w:val="003A2361"/>
    <w:rsid w:val="003A2B9E"/>
    <w:rsid w:val="003A2C2D"/>
    <w:rsid w:val="003A2E40"/>
    <w:rsid w:val="003A33D9"/>
    <w:rsid w:val="003A374C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4BF"/>
    <w:rsid w:val="00442337"/>
    <w:rsid w:val="00445E35"/>
    <w:rsid w:val="00446408"/>
    <w:rsid w:val="0044763E"/>
    <w:rsid w:val="00450F02"/>
    <w:rsid w:val="00450F27"/>
    <w:rsid w:val="004510E5"/>
    <w:rsid w:val="00451B89"/>
    <w:rsid w:val="004520F3"/>
    <w:rsid w:val="00452DE5"/>
    <w:rsid w:val="0045456B"/>
    <w:rsid w:val="004546AF"/>
    <w:rsid w:val="004548C3"/>
    <w:rsid w:val="004548FA"/>
    <w:rsid w:val="00455A8A"/>
    <w:rsid w:val="004560D3"/>
    <w:rsid w:val="00456A7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E71"/>
    <w:rsid w:val="004769BE"/>
    <w:rsid w:val="004774B3"/>
    <w:rsid w:val="00480E42"/>
    <w:rsid w:val="00482949"/>
    <w:rsid w:val="004835B5"/>
    <w:rsid w:val="0048387E"/>
    <w:rsid w:val="00484917"/>
    <w:rsid w:val="00484B7C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AC6"/>
    <w:rsid w:val="00495E2B"/>
    <w:rsid w:val="0049617C"/>
    <w:rsid w:val="004969A0"/>
    <w:rsid w:val="00497A87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1445"/>
    <w:rsid w:val="004D17EF"/>
    <w:rsid w:val="004D21B0"/>
    <w:rsid w:val="004D420E"/>
    <w:rsid w:val="004D45EF"/>
    <w:rsid w:val="004D4CAC"/>
    <w:rsid w:val="004D4D72"/>
    <w:rsid w:val="004D6B98"/>
    <w:rsid w:val="004D737D"/>
    <w:rsid w:val="004D799A"/>
    <w:rsid w:val="004E139E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7392"/>
    <w:rsid w:val="004F7738"/>
    <w:rsid w:val="004F7926"/>
    <w:rsid w:val="005012C7"/>
    <w:rsid w:val="0050170D"/>
    <w:rsid w:val="005017F7"/>
    <w:rsid w:val="00501AB9"/>
    <w:rsid w:val="00501FA7"/>
    <w:rsid w:val="005034DC"/>
    <w:rsid w:val="005059D0"/>
    <w:rsid w:val="00505A66"/>
    <w:rsid w:val="00505BFA"/>
    <w:rsid w:val="00505FEA"/>
    <w:rsid w:val="0050618B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E8"/>
    <w:rsid w:val="005120F1"/>
    <w:rsid w:val="005125D4"/>
    <w:rsid w:val="0051272E"/>
    <w:rsid w:val="00512EEC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2A7E"/>
    <w:rsid w:val="00522D5A"/>
    <w:rsid w:val="00522F20"/>
    <w:rsid w:val="0052395B"/>
    <w:rsid w:val="00523BA9"/>
    <w:rsid w:val="00525E73"/>
    <w:rsid w:val="005264BB"/>
    <w:rsid w:val="0052796D"/>
    <w:rsid w:val="005308DB"/>
    <w:rsid w:val="00530A2E"/>
    <w:rsid w:val="00530E51"/>
    <w:rsid w:val="00530FBE"/>
    <w:rsid w:val="0053103B"/>
    <w:rsid w:val="005311E8"/>
    <w:rsid w:val="005323CC"/>
    <w:rsid w:val="00532918"/>
    <w:rsid w:val="00533159"/>
    <w:rsid w:val="005339DB"/>
    <w:rsid w:val="00533D5F"/>
    <w:rsid w:val="00534C89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29B6"/>
    <w:rsid w:val="00552A64"/>
    <w:rsid w:val="00553D41"/>
    <w:rsid w:val="00554010"/>
    <w:rsid w:val="005545E9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1777"/>
    <w:rsid w:val="00571A2F"/>
    <w:rsid w:val="00572BCC"/>
    <w:rsid w:val="00572F0E"/>
    <w:rsid w:val="0057472F"/>
    <w:rsid w:val="0057517D"/>
    <w:rsid w:val="0057545B"/>
    <w:rsid w:val="00575576"/>
    <w:rsid w:val="00576264"/>
    <w:rsid w:val="00577F66"/>
    <w:rsid w:val="00580FF5"/>
    <w:rsid w:val="0058141C"/>
    <w:rsid w:val="00581C69"/>
    <w:rsid w:val="0058275D"/>
    <w:rsid w:val="00584152"/>
    <w:rsid w:val="00585181"/>
    <w:rsid w:val="0058519C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7DA0"/>
    <w:rsid w:val="005A00C4"/>
    <w:rsid w:val="005A083E"/>
    <w:rsid w:val="005A2D2A"/>
    <w:rsid w:val="005A30E7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4802"/>
    <w:rsid w:val="005B62E2"/>
    <w:rsid w:val="005B7344"/>
    <w:rsid w:val="005C084A"/>
    <w:rsid w:val="005C14D9"/>
    <w:rsid w:val="005C1D9E"/>
    <w:rsid w:val="005C1EA6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249E"/>
    <w:rsid w:val="005D268A"/>
    <w:rsid w:val="005D308E"/>
    <w:rsid w:val="005D37D5"/>
    <w:rsid w:val="005D3978"/>
    <w:rsid w:val="005D39D7"/>
    <w:rsid w:val="005D3A48"/>
    <w:rsid w:val="005D5E70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2145"/>
    <w:rsid w:val="005F39B0"/>
    <w:rsid w:val="005F409D"/>
    <w:rsid w:val="005F40C0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306B"/>
    <w:rsid w:val="006231B6"/>
    <w:rsid w:val="0062437B"/>
    <w:rsid w:val="00626DBD"/>
    <w:rsid w:val="006277CA"/>
    <w:rsid w:val="006302AA"/>
    <w:rsid w:val="00631D03"/>
    <w:rsid w:val="00632642"/>
    <w:rsid w:val="00632C32"/>
    <w:rsid w:val="006342AC"/>
    <w:rsid w:val="00634752"/>
    <w:rsid w:val="006361C9"/>
    <w:rsid w:val="006363BD"/>
    <w:rsid w:val="00636FAB"/>
    <w:rsid w:val="006373F9"/>
    <w:rsid w:val="006412DC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E2A"/>
    <w:rsid w:val="006634B1"/>
    <w:rsid w:val="00663A56"/>
    <w:rsid w:val="006664A0"/>
    <w:rsid w:val="00666A12"/>
    <w:rsid w:val="006670AC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4A29"/>
    <w:rsid w:val="006C4E43"/>
    <w:rsid w:val="006C643E"/>
    <w:rsid w:val="006D2932"/>
    <w:rsid w:val="006D3671"/>
    <w:rsid w:val="006D3960"/>
    <w:rsid w:val="006D3CEE"/>
    <w:rsid w:val="006D3EB1"/>
    <w:rsid w:val="006D4176"/>
    <w:rsid w:val="006D6062"/>
    <w:rsid w:val="006D60E9"/>
    <w:rsid w:val="006D6190"/>
    <w:rsid w:val="006D6434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F05BA"/>
    <w:rsid w:val="006F0CB9"/>
    <w:rsid w:val="006F376F"/>
    <w:rsid w:val="006F4DBB"/>
    <w:rsid w:val="006F516F"/>
    <w:rsid w:val="006F7956"/>
    <w:rsid w:val="006F7C0C"/>
    <w:rsid w:val="00700755"/>
    <w:rsid w:val="007017DE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7EF"/>
    <w:rsid w:val="00712A06"/>
    <w:rsid w:val="007130A2"/>
    <w:rsid w:val="007139A2"/>
    <w:rsid w:val="00715463"/>
    <w:rsid w:val="007209F0"/>
    <w:rsid w:val="00720EE9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13F4"/>
    <w:rsid w:val="007614F8"/>
    <w:rsid w:val="007617E4"/>
    <w:rsid w:val="00761C1E"/>
    <w:rsid w:val="007622D1"/>
    <w:rsid w:val="007625ED"/>
    <w:rsid w:val="00763D01"/>
    <w:rsid w:val="007643AB"/>
    <w:rsid w:val="007655D5"/>
    <w:rsid w:val="00766B18"/>
    <w:rsid w:val="00766EE0"/>
    <w:rsid w:val="00771383"/>
    <w:rsid w:val="00771610"/>
    <w:rsid w:val="007734A4"/>
    <w:rsid w:val="00773E14"/>
    <w:rsid w:val="00773F7D"/>
    <w:rsid w:val="007741BA"/>
    <w:rsid w:val="00774429"/>
    <w:rsid w:val="007763C1"/>
    <w:rsid w:val="00777137"/>
    <w:rsid w:val="007774A1"/>
    <w:rsid w:val="00777570"/>
    <w:rsid w:val="00777E82"/>
    <w:rsid w:val="00780951"/>
    <w:rsid w:val="00780DFD"/>
    <w:rsid w:val="00781359"/>
    <w:rsid w:val="00781470"/>
    <w:rsid w:val="00781FB0"/>
    <w:rsid w:val="00783426"/>
    <w:rsid w:val="00783FD2"/>
    <w:rsid w:val="007847DE"/>
    <w:rsid w:val="00786921"/>
    <w:rsid w:val="0078715E"/>
    <w:rsid w:val="007901E8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FB3"/>
    <w:rsid w:val="007A1EAA"/>
    <w:rsid w:val="007A2E51"/>
    <w:rsid w:val="007A3375"/>
    <w:rsid w:val="007A3EB4"/>
    <w:rsid w:val="007A451F"/>
    <w:rsid w:val="007A5EE7"/>
    <w:rsid w:val="007A757C"/>
    <w:rsid w:val="007A79FD"/>
    <w:rsid w:val="007A7EC3"/>
    <w:rsid w:val="007B048F"/>
    <w:rsid w:val="007B0676"/>
    <w:rsid w:val="007B0B9D"/>
    <w:rsid w:val="007B0C51"/>
    <w:rsid w:val="007B0EAB"/>
    <w:rsid w:val="007B0ED5"/>
    <w:rsid w:val="007B11F1"/>
    <w:rsid w:val="007B1EAB"/>
    <w:rsid w:val="007B2561"/>
    <w:rsid w:val="007B26E3"/>
    <w:rsid w:val="007B27B9"/>
    <w:rsid w:val="007B2ED8"/>
    <w:rsid w:val="007B3690"/>
    <w:rsid w:val="007B3A95"/>
    <w:rsid w:val="007B5A43"/>
    <w:rsid w:val="007B6076"/>
    <w:rsid w:val="007B691C"/>
    <w:rsid w:val="007B6C78"/>
    <w:rsid w:val="007B709B"/>
    <w:rsid w:val="007B7370"/>
    <w:rsid w:val="007C03BB"/>
    <w:rsid w:val="007C0A37"/>
    <w:rsid w:val="007C1343"/>
    <w:rsid w:val="007C2BA0"/>
    <w:rsid w:val="007C2EA6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11"/>
    <w:rsid w:val="00813AF9"/>
    <w:rsid w:val="008151FF"/>
    <w:rsid w:val="00815654"/>
    <w:rsid w:val="00816078"/>
    <w:rsid w:val="008177E3"/>
    <w:rsid w:val="008202AA"/>
    <w:rsid w:val="00821B17"/>
    <w:rsid w:val="00823AA9"/>
    <w:rsid w:val="00823B83"/>
    <w:rsid w:val="00824A26"/>
    <w:rsid w:val="00824D9B"/>
    <w:rsid w:val="008255B9"/>
    <w:rsid w:val="0082572D"/>
    <w:rsid w:val="00825CD8"/>
    <w:rsid w:val="00827324"/>
    <w:rsid w:val="00830B26"/>
    <w:rsid w:val="00830DDF"/>
    <w:rsid w:val="00832C1D"/>
    <w:rsid w:val="0083319A"/>
    <w:rsid w:val="00833AD7"/>
    <w:rsid w:val="008352B6"/>
    <w:rsid w:val="008355C8"/>
    <w:rsid w:val="008355EA"/>
    <w:rsid w:val="00836148"/>
    <w:rsid w:val="0083651B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7029F"/>
    <w:rsid w:val="00870BF1"/>
    <w:rsid w:val="008714E1"/>
    <w:rsid w:val="008715CA"/>
    <w:rsid w:val="008716DC"/>
    <w:rsid w:val="0087332D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4F51"/>
    <w:rsid w:val="00885DF5"/>
    <w:rsid w:val="0088634C"/>
    <w:rsid w:val="008863DB"/>
    <w:rsid w:val="008866BE"/>
    <w:rsid w:val="00886B81"/>
    <w:rsid w:val="00886D1F"/>
    <w:rsid w:val="00887297"/>
    <w:rsid w:val="00887AD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1110"/>
    <w:rsid w:val="008A1437"/>
    <w:rsid w:val="008A1FBE"/>
    <w:rsid w:val="008A5BBA"/>
    <w:rsid w:val="008A7082"/>
    <w:rsid w:val="008A713F"/>
    <w:rsid w:val="008A78F4"/>
    <w:rsid w:val="008B0173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274"/>
    <w:rsid w:val="008D44C7"/>
    <w:rsid w:val="008D5201"/>
    <w:rsid w:val="008D54F4"/>
    <w:rsid w:val="008D5CE8"/>
    <w:rsid w:val="008D6657"/>
    <w:rsid w:val="008E1F60"/>
    <w:rsid w:val="008E231B"/>
    <w:rsid w:val="008E2818"/>
    <w:rsid w:val="008E307E"/>
    <w:rsid w:val="008E4089"/>
    <w:rsid w:val="008E4D0C"/>
    <w:rsid w:val="008E5191"/>
    <w:rsid w:val="008E6F28"/>
    <w:rsid w:val="008F15E9"/>
    <w:rsid w:val="008F16D5"/>
    <w:rsid w:val="008F24CE"/>
    <w:rsid w:val="008F4DD1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2175"/>
    <w:rsid w:val="00923360"/>
    <w:rsid w:val="00924514"/>
    <w:rsid w:val="0092493D"/>
    <w:rsid w:val="00925423"/>
    <w:rsid w:val="0092672F"/>
    <w:rsid w:val="00927316"/>
    <w:rsid w:val="00930FBA"/>
    <w:rsid w:val="0093133D"/>
    <w:rsid w:val="00931559"/>
    <w:rsid w:val="0093233B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142B"/>
    <w:rsid w:val="00992977"/>
    <w:rsid w:val="00992C04"/>
    <w:rsid w:val="009932AC"/>
    <w:rsid w:val="0099340B"/>
    <w:rsid w:val="009934C5"/>
    <w:rsid w:val="00994159"/>
    <w:rsid w:val="00994351"/>
    <w:rsid w:val="00994457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4536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6E6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66D7"/>
    <w:rsid w:val="009D78C2"/>
    <w:rsid w:val="009D793C"/>
    <w:rsid w:val="009E0719"/>
    <w:rsid w:val="009E16A9"/>
    <w:rsid w:val="009E1AC1"/>
    <w:rsid w:val="009E1B7B"/>
    <w:rsid w:val="009E2087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5414"/>
    <w:rsid w:val="009E60EC"/>
    <w:rsid w:val="009E6CB1"/>
    <w:rsid w:val="009F02D0"/>
    <w:rsid w:val="009F0BD8"/>
    <w:rsid w:val="009F0C68"/>
    <w:rsid w:val="009F2769"/>
    <w:rsid w:val="009F551B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6B4F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FE8"/>
    <w:rsid w:val="00A54B64"/>
    <w:rsid w:val="00A559F0"/>
    <w:rsid w:val="00A55C9F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1268"/>
    <w:rsid w:val="00AA1CFD"/>
    <w:rsid w:val="00AA2239"/>
    <w:rsid w:val="00AA26B3"/>
    <w:rsid w:val="00AA33D2"/>
    <w:rsid w:val="00AA495C"/>
    <w:rsid w:val="00AA5B15"/>
    <w:rsid w:val="00AA6221"/>
    <w:rsid w:val="00AA6718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5511"/>
    <w:rsid w:val="00AD61C6"/>
    <w:rsid w:val="00AD69C8"/>
    <w:rsid w:val="00AD7736"/>
    <w:rsid w:val="00AD79E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330B"/>
    <w:rsid w:val="00B235DC"/>
    <w:rsid w:val="00B23DA7"/>
    <w:rsid w:val="00B24165"/>
    <w:rsid w:val="00B2434E"/>
    <w:rsid w:val="00B2472D"/>
    <w:rsid w:val="00B2483D"/>
    <w:rsid w:val="00B24CA0"/>
    <w:rsid w:val="00B2549F"/>
    <w:rsid w:val="00B25B9D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1C6D"/>
    <w:rsid w:val="00B9301B"/>
    <w:rsid w:val="00B93546"/>
    <w:rsid w:val="00B946E1"/>
    <w:rsid w:val="00B94DD3"/>
    <w:rsid w:val="00B94E7A"/>
    <w:rsid w:val="00B95D5A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E7F"/>
    <w:rsid w:val="00BC016B"/>
    <w:rsid w:val="00BC0C9E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C6FE1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083D"/>
    <w:rsid w:val="00C1170D"/>
    <w:rsid w:val="00C11B5D"/>
    <w:rsid w:val="00C11DE1"/>
    <w:rsid w:val="00C13158"/>
    <w:rsid w:val="00C1329B"/>
    <w:rsid w:val="00C1364A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FB4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675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481B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E9"/>
    <w:rsid w:val="00CB4357"/>
    <w:rsid w:val="00CB582A"/>
    <w:rsid w:val="00CB6DA7"/>
    <w:rsid w:val="00CB767E"/>
    <w:rsid w:val="00CB7E4C"/>
    <w:rsid w:val="00CC0B94"/>
    <w:rsid w:val="00CC0BA9"/>
    <w:rsid w:val="00CC1FB1"/>
    <w:rsid w:val="00CC25B4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452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28E0"/>
    <w:rsid w:val="00CE5654"/>
    <w:rsid w:val="00CE7969"/>
    <w:rsid w:val="00CE7B58"/>
    <w:rsid w:val="00CF09E5"/>
    <w:rsid w:val="00CF177E"/>
    <w:rsid w:val="00CF1948"/>
    <w:rsid w:val="00CF1BB5"/>
    <w:rsid w:val="00CF1F7E"/>
    <w:rsid w:val="00CF25D0"/>
    <w:rsid w:val="00CF3681"/>
    <w:rsid w:val="00CF36EE"/>
    <w:rsid w:val="00CF4156"/>
    <w:rsid w:val="00CF48D0"/>
    <w:rsid w:val="00CF62C1"/>
    <w:rsid w:val="00CF7B08"/>
    <w:rsid w:val="00D0036C"/>
    <w:rsid w:val="00D00CFA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AED"/>
    <w:rsid w:val="00D574B1"/>
    <w:rsid w:val="00D575DD"/>
    <w:rsid w:val="00D57CDA"/>
    <w:rsid w:val="00D57DD0"/>
    <w:rsid w:val="00D57DFA"/>
    <w:rsid w:val="00D61198"/>
    <w:rsid w:val="00D62715"/>
    <w:rsid w:val="00D62F7E"/>
    <w:rsid w:val="00D652C4"/>
    <w:rsid w:val="00D6571E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39A"/>
    <w:rsid w:val="00D74CD5"/>
    <w:rsid w:val="00D74F6F"/>
    <w:rsid w:val="00D75036"/>
    <w:rsid w:val="00D75C06"/>
    <w:rsid w:val="00D76686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1DA2"/>
    <w:rsid w:val="00D92C49"/>
    <w:rsid w:val="00D93FDA"/>
    <w:rsid w:val="00D957BB"/>
    <w:rsid w:val="00D959B9"/>
    <w:rsid w:val="00D97F0C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F72"/>
    <w:rsid w:val="00DC59D8"/>
    <w:rsid w:val="00DC64CD"/>
    <w:rsid w:val="00DC652C"/>
    <w:rsid w:val="00DC6ADD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4F33"/>
    <w:rsid w:val="00DE58C5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3562"/>
    <w:rsid w:val="00E03746"/>
    <w:rsid w:val="00E040AD"/>
    <w:rsid w:val="00E046FD"/>
    <w:rsid w:val="00E04B84"/>
    <w:rsid w:val="00E04E40"/>
    <w:rsid w:val="00E06466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307DA"/>
    <w:rsid w:val="00E319F1"/>
    <w:rsid w:val="00E33135"/>
    <w:rsid w:val="00E33840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C5B"/>
    <w:rsid w:val="00E6515B"/>
    <w:rsid w:val="00E65764"/>
    <w:rsid w:val="00E65BC6"/>
    <w:rsid w:val="00E65E38"/>
    <w:rsid w:val="00E6610C"/>
    <w:rsid w:val="00E661FF"/>
    <w:rsid w:val="00E67A4A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14F"/>
    <w:rsid w:val="00E87623"/>
    <w:rsid w:val="00E87A22"/>
    <w:rsid w:val="00E91008"/>
    <w:rsid w:val="00E9138A"/>
    <w:rsid w:val="00E9374E"/>
    <w:rsid w:val="00E94F54"/>
    <w:rsid w:val="00E95F93"/>
    <w:rsid w:val="00E97AD5"/>
    <w:rsid w:val="00EA1111"/>
    <w:rsid w:val="00EA2313"/>
    <w:rsid w:val="00EA365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1EE4"/>
    <w:rsid w:val="00EC322D"/>
    <w:rsid w:val="00EC3369"/>
    <w:rsid w:val="00EC38C0"/>
    <w:rsid w:val="00EC38FD"/>
    <w:rsid w:val="00EC3C2E"/>
    <w:rsid w:val="00EC3D0C"/>
    <w:rsid w:val="00EC4111"/>
    <w:rsid w:val="00EC5BB6"/>
    <w:rsid w:val="00EC730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56F"/>
    <w:rsid w:val="00F02047"/>
    <w:rsid w:val="00F0291E"/>
    <w:rsid w:val="00F03092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728C"/>
    <w:rsid w:val="00F378BA"/>
    <w:rsid w:val="00F40066"/>
    <w:rsid w:val="00F40233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45F4"/>
    <w:rsid w:val="00FC52DE"/>
    <w:rsid w:val="00FC584D"/>
    <w:rsid w:val="00FC5A80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7DE3E8"/>
  <w15:docId w15:val="{574C0703-917B-41AE-9F64-858EE14B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uiPriority="99"/>
    <w:lsdException w:name="index heading" w:semiHidden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CF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0">
    <w:name w:val="网格型1"/>
    <w:basedOn w:val="TableNormal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basedOn w:val="DefaultParagraphFont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Normal"/>
    <w:next w:val="ListParagraph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DengXian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8B0173"/>
  </w:style>
  <w:style w:type="paragraph" w:styleId="Revision">
    <w:name w:val="Revision"/>
    <w:hidden/>
    <w:uiPriority w:val="99"/>
    <w:semiHidden/>
    <w:rsid w:val="002611C7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25D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C29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E8ACE-E74D-45DC-86CE-DA5EE2E84A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192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Zhao, Kun</cp:lastModifiedBy>
  <cp:revision>5</cp:revision>
  <cp:lastPrinted>2019-04-25T01:09:00Z</cp:lastPrinted>
  <dcterms:created xsi:type="dcterms:W3CDTF">2025-05-23T06:07:00Z</dcterms:created>
  <dcterms:modified xsi:type="dcterms:W3CDTF">2025-05-23T06:52:00Z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
GzYjE1WlK5VcVu7ip56ZfxoByJ5OQzoDjTIMDZR1wuC1uLiXM1z/64X/3wBj38dKhD1bdTww
A33cgR/OZlQtKxo+Hz8kT/tsagUl/zulRIGoO3e8XtTCBQ4wCFIvzMryJyYJg2p/wfe+el4M
KeQnTisL6nnPhjN1bu</vt:lpwstr>
  </property>
  <property fmtid="{D5CDD505-2E9C-101B-9397-08002B2CF9AE}" pid="9" name="_2015_ms_pID_7253431">
    <vt:lpwstr>rZf1znVSvuqmI7tnNqxgHXejt3XofXxNQMGGTR8FWW2XOW3uC4EmQX
JuzAuevmkcmPFcc+7nqw0WboFr6rr9ipLDeLIlwf9GTKl69ETJzopNCi3NxtBd+EvUxZ6jNr
B7qyAEKSzewIKMulVR6/4Xc3xcGyCbCksp8zYTlQJHxRqo0ByIeRjvSQ+sqXpiaWNYY8pbx2
yjzvXMDBFI45/4/cTRyzGMXP9cscOPjEaP5U</vt:lpwstr>
  </property>
  <property fmtid="{D5CDD505-2E9C-101B-9397-08002B2CF9AE}" pid="10" name="_2015_ms_pID_7253432">
    <vt:lpwstr>wH1d600ch5+b9YIWhjNb8GKbskv74WyC6QN8
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</Properties>
</file>